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FE" w:rsidRDefault="00ED74FE" w:rsidP="007F415F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rPr>
          <w:sz w:val="26"/>
        </w:rPr>
      </w:pPr>
    </w:p>
    <w:p w:rsidR="00ED74FE" w:rsidRDefault="00ED74FE" w:rsidP="007F415F">
      <w:pPr>
        <w:pStyle w:val="BodyText"/>
        <w:keepNext/>
        <w:spacing w:before="8"/>
        <w:rPr>
          <w:sz w:val="32"/>
        </w:rPr>
      </w:pPr>
    </w:p>
    <w:p w:rsidR="00ED74FE" w:rsidRDefault="00ED74FE" w:rsidP="00054801">
      <w:pPr>
        <w:pStyle w:val="Heading11"/>
        <w:keepNext/>
        <w:ind w:left="341" w:right="225"/>
        <w:jc w:val="center"/>
      </w:pPr>
      <w:r>
        <w:t>БЛАНК  ОТВЕТОВ</w:t>
      </w:r>
      <w:r w:rsidRPr="00843FFB">
        <w:t xml:space="preserve"> </w:t>
      </w:r>
      <w:r>
        <w:rPr>
          <w:spacing w:val="-5"/>
        </w:rPr>
        <w:t>ДЛЯ</w:t>
      </w:r>
    </w:p>
    <w:p w:rsidR="00ED74FE" w:rsidRDefault="00ED74FE" w:rsidP="00054801">
      <w:pPr>
        <w:keepNext/>
        <w:spacing w:before="137"/>
        <w:ind w:left="398" w:right="225"/>
        <w:jc w:val="center"/>
        <w:rPr>
          <w:b/>
          <w:sz w:val="24"/>
        </w:rPr>
      </w:pPr>
      <w:r>
        <w:rPr>
          <w:b/>
          <w:sz w:val="24"/>
        </w:rPr>
        <w:t>ОЛИМПИАДНЫХ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ЗАДАНИЙ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ТЕОРЕТИЧЕСКОГО</w:t>
      </w:r>
      <w:r w:rsidRPr="00843FFB">
        <w:rPr>
          <w:b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ED74FE" w:rsidRDefault="00ED74FE" w:rsidP="007F415F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9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ED74FE" w:rsidRDefault="00ED74FE" w:rsidP="007F415F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ED74FE" w:rsidRDefault="00ED74FE" w:rsidP="007F415F">
      <w:pPr>
        <w:keepNext/>
        <w:spacing w:before="137" w:line="360" w:lineRule="auto"/>
        <w:ind w:left="428" w:right="313"/>
        <w:jc w:val="center"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ED74FE" w:rsidRDefault="00ED74FE" w:rsidP="007F415F">
      <w:pPr>
        <w:keepNext/>
        <w:jc w:val="center"/>
        <w:rPr>
          <w:sz w:val="24"/>
        </w:rPr>
        <w:sectPr w:rsidR="00ED74FE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ED74FE" w:rsidRDefault="00ED74FE" w:rsidP="007F415F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ED74FE" w:rsidRDefault="00ED74FE" w:rsidP="007F415F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ED74FE" w:rsidRDefault="00ED74FE" w:rsidP="007F415F">
      <w:pPr>
        <w:pStyle w:val="BodyText"/>
        <w:keepNext/>
        <w:rPr>
          <w:b/>
          <w:sz w:val="26"/>
        </w:rPr>
      </w:pPr>
    </w:p>
    <w:p w:rsidR="00ED74FE" w:rsidRDefault="00ED74FE" w:rsidP="007F415F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ED74FE" w:rsidRDefault="00ED74FE" w:rsidP="007F415F">
      <w:pPr>
        <w:pStyle w:val="BodyText"/>
        <w:keepNext/>
        <w:spacing w:before="11"/>
        <w:rPr>
          <w:b/>
          <w:sz w:val="31"/>
        </w:rPr>
      </w:pPr>
    </w:p>
    <w:p w:rsidR="00ED74FE" w:rsidRDefault="00ED74FE" w:rsidP="007F415F">
      <w:pPr>
        <w:pStyle w:val="Heading11"/>
        <w:keepNext/>
        <w:jc w:val="both"/>
      </w:pPr>
      <w:r>
        <w:t>ЗАДАНИЕ 1.</w:t>
      </w:r>
    </w:p>
    <w:p w:rsidR="00ED74FE" w:rsidRDefault="00ED74FE" w:rsidP="007F415F">
      <w:pPr>
        <w:pStyle w:val="Heading11"/>
        <w:keepNext/>
        <w:jc w:val="both"/>
      </w:pPr>
    </w:p>
    <w:p w:rsidR="00ED74FE" w:rsidRPr="002650E6" w:rsidRDefault="00ED74FE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>в правую графу</w:t>
      </w:r>
      <w:r w:rsidRPr="002650E6">
        <w:rPr>
          <w:color w:val="000000"/>
          <w:sz w:val="24"/>
          <w:szCs w:val="24"/>
          <w:lang w:eastAsia="ru-RU"/>
        </w:rPr>
        <w:t xml:space="preserve"> таблицы меры, которые помогут предупредить появление данных вредных привычек.</w:t>
      </w:r>
    </w:p>
    <w:p w:rsidR="00ED74FE" w:rsidRPr="002650E6" w:rsidRDefault="00ED74FE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ED74FE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ED74FE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Default="00ED74FE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D74FE" w:rsidRPr="002650E6" w:rsidRDefault="00ED74FE" w:rsidP="006C21DD">
            <w:pPr>
              <w:pStyle w:val="ListParagraph"/>
              <w:keepNext/>
              <w:widowControl/>
              <w:tabs>
                <w:tab w:val="left" w:pos="318"/>
              </w:tabs>
              <w:autoSpaceDE/>
              <w:autoSpaceDN/>
              <w:spacing w:line="240" w:lineRule="atLeast"/>
              <w:ind w:left="0" w:firstLine="0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RPr="002650E6" w:rsidTr="00D3022B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  <w:p w:rsidR="00ED74FE" w:rsidRPr="002650E6" w:rsidRDefault="00ED74FE" w:rsidP="007F415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</w:tr>
    </w:tbl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9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  <w:r>
        <w:t>ЗАДАНИЕ 2.</w:t>
      </w:r>
    </w:p>
    <w:p w:rsidR="00ED74FE" w:rsidRDefault="00ED74FE" w:rsidP="007F415F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ED74FE" w:rsidRDefault="00ED74FE" w:rsidP="007F415F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ED74FE" w:rsidRDefault="00ED74FE" w:rsidP="007F415F">
      <w:pPr>
        <w:keepNext/>
      </w:pP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15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Heading11"/>
        <w:keepNext/>
        <w:spacing w:before="73"/>
      </w:pPr>
    </w:p>
    <w:p w:rsidR="00ED74FE" w:rsidRDefault="00ED74FE" w:rsidP="007F415F">
      <w:pPr>
        <w:pStyle w:val="Heading11"/>
        <w:keepNext/>
        <w:spacing w:before="73"/>
      </w:pPr>
    </w:p>
    <w:p w:rsidR="00ED74FE" w:rsidRDefault="00ED74FE" w:rsidP="007F415F">
      <w:pPr>
        <w:pStyle w:val="Heading11"/>
        <w:keepNext/>
        <w:spacing w:before="73"/>
      </w:pPr>
    </w:p>
    <w:p w:rsidR="00ED74FE" w:rsidRDefault="00ED74FE" w:rsidP="007F415F">
      <w:pPr>
        <w:pStyle w:val="Heading11"/>
        <w:keepNext/>
        <w:spacing w:before="73"/>
      </w:pPr>
      <w:r>
        <w:t>ЗАДАНИЕ 3.</w:t>
      </w:r>
    </w:p>
    <w:p w:rsidR="00ED74FE" w:rsidRDefault="00ED74FE" w:rsidP="007F415F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p w:rsidR="00ED74FE" w:rsidRDefault="00ED74FE" w:rsidP="007F415F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ED74FE" w:rsidTr="00BA3DE9">
        <w:tc>
          <w:tcPr>
            <w:tcW w:w="10426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18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ED74FE" w:rsidRDefault="00ED74FE" w:rsidP="00625C98">
      <w:pPr>
        <w:keepNext/>
        <w:tabs>
          <w:tab w:val="left" w:pos="7581"/>
        </w:tabs>
        <w:ind w:left="342"/>
        <w:rPr>
          <w:i/>
          <w:sz w:val="24"/>
        </w:rPr>
      </w:pP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–14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Heading11"/>
        <w:keepNext/>
        <w:rPr>
          <w:spacing w:val="-3"/>
        </w:rPr>
      </w:pPr>
    </w:p>
    <w:p w:rsidR="00ED74FE" w:rsidRDefault="00ED74FE" w:rsidP="007F415F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ED74FE" w:rsidRPr="00320631" w:rsidRDefault="00ED74FE" w:rsidP="007F415F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ED74FE" w:rsidRPr="00320631" w:rsidRDefault="00ED74FE" w:rsidP="007F415F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643C2F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D74FE" w:rsidRPr="00320631" w:rsidRDefault="00ED74FE" w:rsidP="007F415F">
      <w:pPr>
        <w:pStyle w:val="ListParagraph"/>
        <w:keepNext/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36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  <w:r>
        <w:t>ЗАДАНИЕ 5.</w:t>
      </w:r>
    </w:p>
    <w:p w:rsidR="00ED74FE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ED74FE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RPr="00FC1F59" w:rsidTr="006C21DD">
        <w:trPr>
          <w:trHeight w:val="96"/>
        </w:trPr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74FE" w:rsidRPr="00FC1F59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D74FE" w:rsidRPr="00FC1F59" w:rsidTr="00BA3DE9">
        <w:trPr>
          <w:trHeight w:val="591"/>
        </w:trPr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202122"/>
                <w:sz w:val="19"/>
                <w:szCs w:val="19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ED74FE" w:rsidRPr="00FC1F59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ED74FE" w:rsidTr="00BA3DE9">
        <w:tc>
          <w:tcPr>
            <w:tcW w:w="478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–24</w:t>
      </w:r>
      <w:r>
        <w:rPr>
          <w:b/>
          <w:i/>
          <w:sz w:val="24"/>
        </w:rPr>
        <w:t xml:space="preserve"> балла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ED74FE" w:rsidRDefault="00ED74FE" w:rsidP="007F415F">
      <w:pPr>
        <w:pStyle w:val="Heading11"/>
        <w:keepNext/>
        <w:spacing w:before="73"/>
        <w:jc w:val="both"/>
      </w:pPr>
    </w:p>
    <w:p w:rsidR="00ED74FE" w:rsidRDefault="00ED74FE" w:rsidP="007F415F">
      <w:pPr>
        <w:pStyle w:val="Heading11"/>
        <w:keepNext/>
        <w:spacing w:before="73"/>
        <w:jc w:val="both"/>
      </w:pPr>
      <w:r>
        <w:t>ЗАДАНИЕ 6.</w:t>
      </w:r>
    </w:p>
    <w:p w:rsidR="00ED74FE" w:rsidRDefault="00ED74FE" w:rsidP="007F415F">
      <w:pPr>
        <w:keepNext/>
        <w:shd w:val="clear" w:color="auto" w:fill="FFFFFF"/>
        <w:spacing w:after="136"/>
        <w:rPr>
          <w:rFonts w:ascii="Arial" w:hAnsi="Arial" w:cs="Arial"/>
          <w:color w:val="000000"/>
          <w:sz w:val="19"/>
          <w:szCs w:val="19"/>
          <w:lang w:eastAsia="ru-RU"/>
        </w:rPr>
      </w:pPr>
    </w:p>
    <w:p w:rsidR="00ED74FE" w:rsidRPr="00FC1F59" w:rsidRDefault="00ED74FE" w:rsidP="007F415F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Верны ли утверждения? Отметьте знаком в соответствующем столбце.</w:t>
      </w:r>
    </w:p>
    <w:p w:rsidR="00ED74FE" w:rsidRPr="00FC1F59" w:rsidRDefault="00ED74FE" w:rsidP="007F415F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ED74FE" w:rsidRPr="00FC1F59" w:rsidTr="00BA3DE9">
        <w:tc>
          <w:tcPr>
            <w:tcW w:w="3015" w:type="dxa"/>
          </w:tcPr>
          <w:p w:rsidR="00ED74FE" w:rsidRPr="00BA3DE9" w:rsidRDefault="00ED74FE" w:rsidP="00BA3DE9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ED74FE" w:rsidRPr="00FC1F59" w:rsidTr="00BA3DE9">
        <w:trPr>
          <w:trHeight w:val="425"/>
        </w:trPr>
        <w:tc>
          <w:tcPr>
            <w:tcW w:w="301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301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301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301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ED74FE" w:rsidRPr="00FC1F59" w:rsidTr="00BA3DE9">
        <w:tc>
          <w:tcPr>
            <w:tcW w:w="3015" w:type="dxa"/>
          </w:tcPr>
          <w:p w:rsidR="00ED74FE" w:rsidRPr="00BA3DE9" w:rsidRDefault="00ED74FE" w:rsidP="00BA3DE9">
            <w:pPr>
              <w:pStyle w:val="ListParagraph"/>
              <w:keepNext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BA3DE9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ED74FE" w:rsidRDefault="00ED74FE" w:rsidP="00625C98">
      <w:pPr>
        <w:keepNext/>
        <w:tabs>
          <w:tab w:val="left" w:pos="7581"/>
        </w:tabs>
        <w:ind w:left="342"/>
        <w:rPr>
          <w:i/>
          <w:sz w:val="24"/>
        </w:rPr>
      </w:pP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–15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Heading11"/>
        <w:keepNext/>
        <w:spacing w:before="1"/>
        <w:ind w:left="337"/>
      </w:pPr>
    </w:p>
    <w:p w:rsidR="00ED74FE" w:rsidRDefault="00ED74FE" w:rsidP="007F415F">
      <w:pPr>
        <w:pStyle w:val="Heading11"/>
        <w:keepNext/>
        <w:spacing w:before="1"/>
        <w:ind w:left="337"/>
      </w:pPr>
    </w:p>
    <w:p w:rsidR="00ED74FE" w:rsidRDefault="00ED74FE" w:rsidP="007F415F">
      <w:pPr>
        <w:pStyle w:val="Heading11"/>
        <w:keepNext/>
        <w:spacing w:before="1"/>
        <w:ind w:left="337"/>
      </w:pPr>
      <w:r>
        <w:t>ЗАДАНИЕ 7.</w:t>
      </w:r>
    </w:p>
    <w:p w:rsidR="00ED74FE" w:rsidRPr="004F3ADE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ED74FE" w:rsidRDefault="00ED74FE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ED74FE" w:rsidTr="00BA3DE9">
        <w:tc>
          <w:tcPr>
            <w:tcW w:w="9571" w:type="dxa"/>
            <w:gridSpan w:val="3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ED74FE" w:rsidRPr="00EE0A1A" w:rsidTr="00BA3DE9">
        <w:tc>
          <w:tcPr>
            <w:tcW w:w="3190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ED74FE" w:rsidRPr="00EE0A1A" w:rsidTr="00BA3DE9">
        <w:tc>
          <w:tcPr>
            <w:tcW w:w="3190" w:type="dxa"/>
            <w:shd w:val="clear" w:color="auto" w:fill="D9D9D9"/>
          </w:tcPr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74FE" w:rsidRDefault="00ED74FE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9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BodyText"/>
        <w:keepNext/>
        <w:spacing w:before="6"/>
        <w:ind w:firstLine="709"/>
      </w:pPr>
    </w:p>
    <w:p w:rsidR="00ED74FE" w:rsidRDefault="00ED74FE" w:rsidP="007F415F">
      <w:pPr>
        <w:pStyle w:val="Heading11"/>
        <w:keepNext/>
        <w:ind w:left="0" w:firstLine="709"/>
      </w:pPr>
      <w:r>
        <w:t>ЗАДАНИЕ 8.</w:t>
      </w:r>
    </w:p>
    <w:p w:rsidR="00ED74FE" w:rsidRPr="007819DB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ED74FE" w:rsidRPr="007819DB" w:rsidRDefault="00ED74FE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ED74FE" w:rsidRPr="007819DB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ED74FE" w:rsidRPr="007819DB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74FE" w:rsidRPr="007819DB" w:rsidTr="00BA3DE9">
        <w:tc>
          <w:tcPr>
            <w:tcW w:w="4785" w:type="dxa"/>
          </w:tcPr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BA3DE9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ED74FE" w:rsidRPr="00BA3DE9" w:rsidRDefault="00ED74FE" w:rsidP="00BA3DE9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74FE" w:rsidRPr="007819DB" w:rsidRDefault="00ED74FE" w:rsidP="007F415F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ED74FE" w:rsidRPr="007819DB" w:rsidRDefault="00ED74FE" w:rsidP="007F415F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ED74FE" w:rsidRPr="007819DB" w:rsidRDefault="00ED74FE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ED74FE" w:rsidRPr="007819DB" w:rsidRDefault="00ED74FE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ED74FE" w:rsidRPr="007819DB" w:rsidRDefault="00ED74FE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ED74FE" w:rsidRPr="007819DB" w:rsidRDefault="00ED74FE" w:rsidP="007F415F">
      <w:pPr>
        <w:pStyle w:val="ListParagraph"/>
        <w:keepNext/>
        <w:widowControl/>
        <w:numPr>
          <w:ilvl w:val="0"/>
          <w:numId w:val="22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ED74FE" w:rsidRDefault="00ED74FE" w:rsidP="007F415F">
      <w:pPr>
        <w:keepNext/>
        <w:shd w:val="clear" w:color="auto" w:fill="FFFFFF"/>
        <w:spacing w:line="312" w:lineRule="atLeast"/>
        <w:ind w:firstLine="709"/>
        <w:rPr>
          <w:color w:val="000000"/>
          <w:sz w:val="24"/>
          <w:szCs w:val="24"/>
        </w:rPr>
      </w:pPr>
    </w:p>
    <w:p w:rsidR="00ED74FE" w:rsidRDefault="00ED74FE" w:rsidP="00625C98">
      <w:pPr>
        <w:keepNext/>
        <w:tabs>
          <w:tab w:val="left" w:pos="7581"/>
        </w:tabs>
        <w:ind w:left="342"/>
        <w:rPr>
          <w:b/>
          <w:i/>
          <w:sz w:val="24"/>
        </w:rPr>
      </w:pPr>
      <w:r w:rsidRPr="00AA1E92">
        <w:br/>
      </w: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18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ED74FE" w:rsidRDefault="00ED74FE" w:rsidP="00625C98">
      <w:pPr>
        <w:keepNext/>
        <w:widowControl/>
        <w:autoSpaceDE/>
        <w:autoSpaceDN/>
        <w:jc w:val="right"/>
        <w:rPr>
          <w:sz w:val="28"/>
        </w:rPr>
      </w:pPr>
    </w:p>
    <w:p w:rsidR="00ED74FE" w:rsidRDefault="00ED74FE" w:rsidP="007F415F">
      <w:pPr>
        <w:pStyle w:val="BodyText"/>
        <w:keepNext/>
        <w:rPr>
          <w:sz w:val="28"/>
        </w:rPr>
      </w:pPr>
    </w:p>
    <w:p w:rsidR="00ED74FE" w:rsidRDefault="00ED74FE" w:rsidP="007F415F">
      <w:pPr>
        <w:pStyle w:val="BodyText"/>
        <w:keepNext/>
        <w:rPr>
          <w:sz w:val="28"/>
        </w:rPr>
      </w:pPr>
    </w:p>
    <w:p w:rsidR="00ED74FE" w:rsidRDefault="00ED74FE" w:rsidP="007F415F">
      <w:pPr>
        <w:pStyle w:val="Heading11"/>
        <w:keepNext/>
        <w:ind w:left="427" w:right="313"/>
        <w:jc w:val="center"/>
      </w:pPr>
    </w:p>
    <w:p w:rsidR="00ED74FE" w:rsidRDefault="00ED74FE" w:rsidP="00625C98">
      <w:pPr>
        <w:pStyle w:val="Heading11"/>
        <w:keepNext/>
        <w:keepLines/>
        <w:ind w:left="427" w:right="313"/>
        <w:jc w:val="center"/>
      </w:pPr>
    </w:p>
    <w:p w:rsidR="00ED74FE" w:rsidRDefault="00ED74FE" w:rsidP="00625C98">
      <w:pPr>
        <w:pStyle w:val="Heading11"/>
        <w:keepNext/>
        <w:keepLines/>
        <w:ind w:left="427" w:right="313"/>
        <w:jc w:val="center"/>
      </w:pPr>
    </w:p>
    <w:p w:rsidR="00ED74FE" w:rsidRDefault="00ED74FE" w:rsidP="00625C98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ED74FE" w:rsidRDefault="00ED74FE" w:rsidP="00625C98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ED74FE" w:rsidRDefault="00ED74FE" w:rsidP="00625C98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ED74FE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5</w:t>
            </w:r>
          </w:p>
        </w:tc>
      </w:tr>
      <w:tr w:rsidR="00ED74FE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D74FE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10</w:t>
            </w:r>
          </w:p>
        </w:tc>
      </w:tr>
      <w:tr w:rsidR="00ED74FE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D74FE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15</w:t>
            </w:r>
          </w:p>
        </w:tc>
      </w:tr>
      <w:tr w:rsidR="00ED74FE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D74FE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20</w:t>
            </w:r>
          </w:p>
        </w:tc>
      </w:tr>
      <w:tr w:rsidR="00ED74FE" w:rsidTr="001F78CB">
        <w:trPr>
          <w:trHeight w:val="252"/>
        </w:trPr>
        <w:tc>
          <w:tcPr>
            <w:tcW w:w="2377" w:type="dxa"/>
            <w:shd w:val="clear" w:color="auto" w:fill="BEBEBE"/>
          </w:tcPr>
          <w:p w:rsidR="00ED74FE" w:rsidRPr="00156470" w:rsidRDefault="00ED74FE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ED74FE" w:rsidRPr="00156470" w:rsidRDefault="00ED74FE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ED74FE" w:rsidRPr="00DE737E" w:rsidRDefault="00ED74FE" w:rsidP="006C21DD">
      <w:pPr>
        <w:keepNext/>
        <w:keepLines/>
        <w:widowControl/>
        <w:autoSpaceDE/>
        <w:autoSpaceDN/>
        <w:ind w:left="927"/>
        <w:jc w:val="both"/>
        <w:rPr>
          <w:b/>
          <w:i/>
          <w:sz w:val="24"/>
        </w:rPr>
      </w:pPr>
      <w:r w:rsidRPr="00DE737E">
        <w:rPr>
          <w:i/>
          <w:sz w:val="24"/>
        </w:rPr>
        <w:t xml:space="preserve">Оценочные баллы: максимальный </w:t>
      </w:r>
      <w:r w:rsidRPr="00DE737E">
        <w:rPr>
          <w:sz w:val="24"/>
        </w:rPr>
        <w:t>–</w:t>
      </w:r>
      <w:r>
        <w:rPr>
          <w:b/>
          <w:i/>
          <w:sz w:val="24"/>
        </w:rPr>
        <w:t>60</w:t>
      </w:r>
      <w:r w:rsidRPr="00DE737E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DE737E">
        <w:rPr>
          <w:i/>
          <w:sz w:val="24"/>
        </w:rPr>
        <w:t>; фактический</w:t>
      </w:r>
      <w:r w:rsidRPr="00DE737E">
        <w:rPr>
          <w:sz w:val="24"/>
        </w:rPr>
        <w:t xml:space="preserve">– </w:t>
      </w:r>
      <w:r w:rsidRPr="00DE737E">
        <w:rPr>
          <w:sz w:val="24"/>
          <w:u w:val="single"/>
        </w:rPr>
        <w:tab/>
      </w:r>
      <w:r w:rsidRPr="00DE737E">
        <w:rPr>
          <w:b/>
          <w:i/>
          <w:spacing w:val="-2"/>
          <w:sz w:val="24"/>
        </w:rPr>
        <w:t>баллов</w:t>
      </w:r>
    </w:p>
    <w:p w:rsidR="00ED74FE" w:rsidRDefault="00ED74FE" w:rsidP="00625C98">
      <w:pPr>
        <w:pStyle w:val="Heading11"/>
        <w:keepNext/>
        <w:keepLines/>
        <w:ind w:left="427" w:right="313"/>
        <w:jc w:val="center"/>
      </w:pPr>
      <w:r w:rsidRPr="00DE737E">
        <w:rPr>
          <w:i/>
        </w:rPr>
        <w:t>Подписи</w:t>
      </w:r>
      <w:r w:rsidRPr="00DE737E">
        <w:rPr>
          <w:i/>
          <w:lang w:val="en-US"/>
        </w:rPr>
        <w:t xml:space="preserve"> </w:t>
      </w:r>
      <w:r w:rsidRPr="00DE737E">
        <w:rPr>
          <w:i/>
        </w:rPr>
        <w:t>членов</w:t>
      </w:r>
      <w:r w:rsidRPr="00DE737E">
        <w:rPr>
          <w:i/>
          <w:lang w:val="en-US"/>
        </w:rPr>
        <w:t xml:space="preserve"> </w:t>
      </w:r>
      <w:r w:rsidRPr="00DE737E">
        <w:rPr>
          <w:i/>
          <w:spacing w:val="-4"/>
        </w:rPr>
        <w:t>жюри</w:t>
      </w:r>
      <w:r>
        <w:rPr>
          <w:i/>
          <w:spacing w:val="-4"/>
        </w:rPr>
        <w:t>___________________________________________</w:t>
      </w:r>
    </w:p>
    <w:p w:rsidR="00ED74FE" w:rsidRDefault="00ED74FE" w:rsidP="007F415F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sz w:val="28"/>
        </w:rPr>
      </w:pPr>
    </w:p>
    <w:sectPr w:rsidR="00ED74FE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FE" w:rsidRDefault="00ED74FE" w:rsidP="00BD0732">
      <w:r>
        <w:separator/>
      </w:r>
    </w:p>
  </w:endnote>
  <w:endnote w:type="continuationSeparator" w:id="0">
    <w:p w:rsidR="00ED74FE" w:rsidRDefault="00ED74FE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FE" w:rsidRDefault="00ED74FE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ED74FE" w:rsidRDefault="00ED74FE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FE" w:rsidRDefault="00ED74FE" w:rsidP="00BD0732">
      <w:r>
        <w:separator/>
      </w:r>
    </w:p>
  </w:footnote>
  <w:footnote w:type="continuationSeparator" w:id="0">
    <w:p w:rsidR="00ED74FE" w:rsidRDefault="00ED74FE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84F8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62E40BE8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F1C1DE8"/>
    <w:multiLevelType w:val="hybridMultilevel"/>
    <w:tmpl w:val="84F8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9"/>
  </w:num>
  <w:num w:numId="5">
    <w:abstractNumId w:val="17"/>
  </w:num>
  <w:num w:numId="6">
    <w:abstractNumId w:val="19"/>
  </w:num>
  <w:num w:numId="7">
    <w:abstractNumId w:val="7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5"/>
  </w:num>
  <w:num w:numId="16">
    <w:abstractNumId w:val="4"/>
  </w:num>
  <w:num w:numId="17">
    <w:abstractNumId w:val="1"/>
  </w:num>
  <w:num w:numId="18">
    <w:abstractNumId w:val="21"/>
  </w:num>
  <w:num w:numId="19">
    <w:abstractNumId w:val="20"/>
  </w:num>
  <w:num w:numId="20">
    <w:abstractNumId w:val="2"/>
  </w:num>
  <w:num w:numId="21">
    <w:abstractNumId w:val="10"/>
  </w:num>
  <w:num w:numId="22">
    <w:abstractNumId w:val="8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54801"/>
    <w:rsid w:val="00081D29"/>
    <w:rsid w:val="00097A30"/>
    <w:rsid w:val="000E632B"/>
    <w:rsid w:val="00156470"/>
    <w:rsid w:val="00177867"/>
    <w:rsid w:val="00185499"/>
    <w:rsid w:val="001B4131"/>
    <w:rsid w:val="001D01F6"/>
    <w:rsid w:val="001F78CB"/>
    <w:rsid w:val="002650E6"/>
    <w:rsid w:val="002C5804"/>
    <w:rsid w:val="002C5F11"/>
    <w:rsid w:val="00320631"/>
    <w:rsid w:val="00346655"/>
    <w:rsid w:val="00354326"/>
    <w:rsid w:val="00381848"/>
    <w:rsid w:val="003A1B59"/>
    <w:rsid w:val="00473AAD"/>
    <w:rsid w:val="00475583"/>
    <w:rsid w:val="00476492"/>
    <w:rsid w:val="0048427D"/>
    <w:rsid w:val="004B13DD"/>
    <w:rsid w:val="004C4771"/>
    <w:rsid w:val="004C7D32"/>
    <w:rsid w:val="004F0434"/>
    <w:rsid w:val="004F3ADE"/>
    <w:rsid w:val="0053224B"/>
    <w:rsid w:val="005A098F"/>
    <w:rsid w:val="00625C98"/>
    <w:rsid w:val="00627EE4"/>
    <w:rsid w:val="00643C2F"/>
    <w:rsid w:val="0066190F"/>
    <w:rsid w:val="0067201B"/>
    <w:rsid w:val="0068177B"/>
    <w:rsid w:val="006945AC"/>
    <w:rsid w:val="00697544"/>
    <w:rsid w:val="006C21DD"/>
    <w:rsid w:val="006E38B1"/>
    <w:rsid w:val="00716AC5"/>
    <w:rsid w:val="00745068"/>
    <w:rsid w:val="00765DDE"/>
    <w:rsid w:val="007819DB"/>
    <w:rsid w:val="007A25F3"/>
    <w:rsid w:val="007D5F90"/>
    <w:rsid w:val="007F415F"/>
    <w:rsid w:val="00801DE3"/>
    <w:rsid w:val="0082461A"/>
    <w:rsid w:val="00843FFB"/>
    <w:rsid w:val="00893FD2"/>
    <w:rsid w:val="008E487E"/>
    <w:rsid w:val="00905669"/>
    <w:rsid w:val="00972CA3"/>
    <w:rsid w:val="00A22570"/>
    <w:rsid w:val="00A25CB8"/>
    <w:rsid w:val="00A52485"/>
    <w:rsid w:val="00A62A2E"/>
    <w:rsid w:val="00AA1E92"/>
    <w:rsid w:val="00AD3418"/>
    <w:rsid w:val="00B86A59"/>
    <w:rsid w:val="00BA3DE9"/>
    <w:rsid w:val="00BD0732"/>
    <w:rsid w:val="00BF1CC1"/>
    <w:rsid w:val="00C07947"/>
    <w:rsid w:val="00C3703B"/>
    <w:rsid w:val="00C7178B"/>
    <w:rsid w:val="00C915A0"/>
    <w:rsid w:val="00CC7E26"/>
    <w:rsid w:val="00D22D2E"/>
    <w:rsid w:val="00D3022B"/>
    <w:rsid w:val="00D46E01"/>
    <w:rsid w:val="00DB3878"/>
    <w:rsid w:val="00DE737E"/>
    <w:rsid w:val="00E50971"/>
    <w:rsid w:val="00E6194B"/>
    <w:rsid w:val="00ED74FE"/>
    <w:rsid w:val="00EE0A1A"/>
    <w:rsid w:val="00EF61C7"/>
    <w:rsid w:val="00EF79DF"/>
    <w:rsid w:val="00F1250A"/>
    <w:rsid w:val="00F17A2A"/>
    <w:rsid w:val="00F560BC"/>
    <w:rsid w:val="00F84CD7"/>
    <w:rsid w:val="00FA556C"/>
    <w:rsid w:val="00FC1F59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4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6</Pages>
  <Words>780</Words>
  <Characters>4448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38</cp:revision>
  <dcterms:created xsi:type="dcterms:W3CDTF">2023-11-27T08:26:00Z</dcterms:created>
  <dcterms:modified xsi:type="dcterms:W3CDTF">2024-11-23T11:33:00Z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